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34C2B" w:rsidR="00AC2CC0" w:rsidP="00AC2CC0" w:rsidRDefault="00AC2CC0" w14:paraId="2FAF3DE5" w14:textId="77777777">
      <w:pPr>
        <w:jc w:val="center"/>
        <w:rPr>
          <w:b/>
          <w:sz w:val="32"/>
          <w:szCs w:val="32"/>
        </w:rPr>
      </w:pPr>
      <w:r w:rsidRPr="00934C2B">
        <w:rPr>
          <w:b/>
          <w:sz w:val="32"/>
          <w:szCs w:val="32"/>
        </w:rPr>
        <w:t xml:space="preserve">Prekvalifisering - </w:t>
      </w:r>
      <w:r>
        <w:rPr>
          <w:b/>
          <w:sz w:val="32"/>
          <w:szCs w:val="32"/>
        </w:rPr>
        <w:t>bedriftshelsetjenester</w:t>
      </w:r>
    </w:p>
    <w:p w:rsidRPr="00DA033C" w:rsidR="00515CE4" w:rsidP="16D24B31" w:rsidRDefault="00515CE4" w14:paraId="0A3DC1B8" w14:textId="0D707E70">
      <w:pPr>
        <w:pStyle w:val="Overskrift1"/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</w:pPr>
    </w:p>
    <w:p w:rsidRPr="00DA033C" w:rsidR="00515CE4" w:rsidP="16D24B31" w:rsidRDefault="00515CE4" w14:paraId="7E3D5C1F" w14:textId="77777777">
      <w:pPr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</w:pPr>
    </w:p>
    <w:p w:rsidRPr="00DF243E" w:rsidR="00AC2CC0" w:rsidP="16D24B31" w:rsidRDefault="7F28481B" w14:paraId="493853B7" w14:textId="65037724">
      <w:pPr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</w:pPr>
      <w:r w:rsidRPr="16D24B31" w:rsidR="7F28481B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>Punktene under besvares med ja/nei. «Ja» forutsetter at kravet innfris fullstendig av leverandører. De leverandører som besvarer et eller flere punkter med nei er ikke kvalifisert for videre deltakelse. Videre vil kvalifiseringen ta utgangspunkt i oppdragene som er gjennomført de tre siste årene.</w:t>
      </w:r>
    </w:p>
    <w:p w:rsidR="6502D8C2" w:rsidP="16D24B31" w:rsidRDefault="6502D8C2" w14:paraId="6BC13C6F" w14:textId="6BF43519">
      <w:pPr>
        <w:rPr>
          <w:rFonts w:ascii="Aptos" w:hAnsi="Aptos" w:eastAsia="Aptos" w:cs="Aptos" w:asciiTheme="minorAscii" w:hAnsiTheme="minorAscii" w:eastAsiaTheme="minorAscii" w:cstheme="minorAscii"/>
          <w:b w:val="1"/>
          <w:bCs w:val="1"/>
          <w:sz w:val="22"/>
          <w:szCs w:val="22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7933"/>
        <w:gridCol w:w="1134"/>
      </w:tblGrid>
      <w:tr w:rsidRPr="00DF243E" w:rsidR="00AC2CC0" w:rsidTr="16D24B31" w14:paraId="5EDA2B0B" w14:textId="77777777">
        <w:tc>
          <w:tcPr>
            <w:tcW w:w="7933" w:type="dxa"/>
            <w:tcBorders>
              <w:top w:val="nil"/>
              <w:left w:val="nil"/>
              <w:bottom w:val="single" w:color="auto" w:sz="4" w:space="0"/>
            </w:tcBorders>
            <w:tcMar/>
          </w:tcPr>
          <w:p w:rsidRPr="00DF243E" w:rsidR="00AC2CC0" w:rsidP="16D24B31" w:rsidRDefault="00AC2CC0" w14:paraId="10F07BDC" w14:textId="77777777">
            <w:pPr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134" w:type="dxa"/>
            <w:tcMar/>
          </w:tcPr>
          <w:p w:rsidRPr="00DF243E" w:rsidR="00AC2CC0" w:rsidP="16D24B31" w:rsidRDefault="00AC2CC0" w14:paraId="74CC5B5E" w14:textId="77777777">
            <w:pPr>
              <w:jc w:val="center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16D24B31" w:rsidR="00AC2CC0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J/N</w:t>
            </w:r>
          </w:p>
        </w:tc>
      </w:tr>
      <w:tr w:rsidRPr="00DF243E" w:rsidR="00AC2CC0" w:rsidTr="16D24B31" w14:paraId="5B59C8D6" w14:textId="77777777">
        <w:tc>
          <w:tcPr>
            <w:tcW w:w="7933" w:type="dxa"/>
            <w:tcBorders>
              <w:top w:val="single" w:color="auto" w:sz="4" w:space="0"/>
            </w:tcBorders>
            <w:tcMar/>
          </w:tcPr>
          <w:p w:rsidR="00AC2CC0" w:rsidP="16D24B31" w:rsidRDefault="7F28481B" w14:paraId="72B2359C" w14:textId="77777777">
            <w:pPr>
              <w:pStyle w:val="paragraph"/>
              <w:spacing w:before="0" w:beforeAutospacing="off" w:after="0" w:afterAutospacing="off"/>
              <w:textAlignment w:val="baseline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16D24B31" w:rsidR="7F28481B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Leverandøren skal være lovlig registrert i et foretaksregister</w:t>
            </w:r>
            <w:r w:rsidRPr="16D24B31" w:rsidR="7F28481B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.</w:t>
            </w:r>
            <w:r w:rsidRPr="16D24B31" w:rsidR="7F28481B">
              <w:rPr>
                <w:rStyle w:val="eop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="00AC2CC0" w:rsidP="16D24B31" w:rsidRDefault="00AC2CC0" w14:paraId="3EF1C6EC" w14:textId="77777777">
            <w:pPr>
              <w:textAlignment w:val="baseline"/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  <w:p w:rsidR="00AC2CC0" w:rsidP="16D24B31" w:rsidRDefault="34000142" w14:paraId="7D60D9CE" w14:textId="4FE97DE6">
            <w:pPr>
              <w:pStyle w:val="Listeavsnitt"/>
              <w:numPr>
                <w:ilvl w:val="0"/>
                <w:numId w:val="7"/>
              </w:numPr>
              <w:spacing w:line="240" w:lineRule="auto"/>
              <w:textAlignment w:val="baseline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16D24B31" w:rsidR="34000142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Norske selskaper: Firmaattest </w:t>
            </w:r>
          </w:p>
          <w:p w:rsidR="00AC2CC0" w:rsidP="16D24B31" w:rsidRDefault="34000142" w14:paraId="39BFA21A" w14:textId="36BA9D25">
            <w:pPr>
              <w:pStyle w:val="paragraph"/>
              <w:spacing w:before="0" w:beforeAutospacing="off" w:after="0" w:afterAutospacing="off"/>
              <w:ind w:left="720"/>
              <w:textAlignment w:val="baseline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16D24B31" w:rsidR="34000142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Samt fremlegge dokumentasjon på godkjenning av foretaket som bedriftshelsetjeneste i samsvar med Forskrift om administrative ordninger på arbeidsmiljølovens område (FOR- 20</w:t>
            </w:r>
            <w:r w:rsidRPr="16D24B31" w:rsidR="06968460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25-12-16-2617)</w:t>
            </w:r>
            <w:r w:rsidRPr="16D24B31" w:rsidR="34000142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 </w:t>
            </w:r>
            <w:r w:rsidRPr="16D24B31" w:rsidR="7F28481B">
              <w:rPr>
                <w:rStyle w:val="eop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DF243E" w:rsidR="00AC2CC0" w:rsidP="16D24B31" w:rsidRDefault="00AC2CC0" w14:paraId="7F74295C" w14:textId="77777777">
            <w:pPr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134" w:type="dxa"/>
            <w:tcMar/>
          </w:tcPr>
          <w:p w:rsidRPr="00DF243E" w:rsidR="00AC2CC0" w:rsidP="16D24B31" w:rsidRDefault="00AC2CC0" w14:paraId="2663BD16" w14:textId="77777777">
            <w:pPr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F243E" w:rsidR="00AC2CC0" w:rsidTr="16D24B31" w14:paraId="156EE115" w14:textId="77777777">
        <w:tc>
          <w:tcPr>
            <w:tcW w:w="7933" w:type="dxa"/>
            <w:tcMar/>
          </w:tcPr>
          <w:p w:rsidR="00AC2CC0" w:rsidP="16D24B31" w:rsidRDefault="7F28481B" w14:paraId="1E7A9D66" w14:textId="77777777">
            <w:pPr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16D24B31" w:rsidR="7F28481B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Tekniske og faglige kvalifikasjoner</w:t>
            </w:r>
          </w:p>
          <w:p w:rsidR="00AC2CC0" w:rsidP="16D24B31" w:rsidRDefault="00AC2CC0" w14:paraId="60F51BDB" w14:textId="77777777">
            <w:pPr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  <w:p w:rsidRPr="00DF243E" w:rsidR="00AC2CC0" w:rsidP="16D24B31" w:rsidRDefault="7F28481B" w14:paraId="363A9D8A" w14:textId="77777777">
            <w:pPr>
              <w:pStyle w:val="Listeavsnitt"/>
              <w:numPr>
                <w:ilvl w:val="0"/>
                <w:numId w:val="7"/>
              </w:numPr>
              <w:spacing w:line="240" w:lineRule="auto"/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</w:pPr>
            <w:r w:rsidRPr="16D24B31" w:rsidR="7F28481B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  <w:shd w:val="clear" w:color="auto" w:fill="FFFFFF"/>
              </w:rPr>
              <w:t>Beskrivelse av leverandørens inntil 3 mest relevante oppdrag i løpet av de siste 3 årene. Beskrivelsen må inkludere angivelse av oppdragets verdi, tidspunkt og mottaker (navn, telefon og e-post.) Oppdragsgiver forbeholder seg retten til å kontakte oppgitte referanser. Det er leverandørens ansvar å dokumentere relevans gjennom beskrivelsen.</w:t>
            </w:r>
          </w:p>
          <w:p w:rsidRPr="00DF243E" w:rsidR="00AC2CC0" w:rsidP="16D24B31" w:rsidRDefault="00AC2CC0" w14:paraId="01BA9014" w14:textId="77777777">
            <w:pPr>
              <w:pStyle w:val="Listeavsnitt"/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</w:pPr>
          </w:p>
          <w:p w:rsidRPr="00DF243E" w:rsidR="00AC2CC0" w:rsidP="16D24B31" w:rsidRDefault="7F28481B" w14:paraId="6D35F3AE" w14:textId="77777777">
            <w:pPr>
              <w:pStyle w:val="Listeavsnitt"/>
              <w:numPr>
                <w:ilvl w:val="0"/>
                <w:numId w:val="7"/>
              </w:numPr>
              <w:spacing w:line="240" w:lineRule="auto"/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</w:pPr>
            <w:r w:rsidRPr="16D24B31" w:rsidR="7F28481B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  <w:shd w:val="clear" w:color="auto" w:fill="FFFFFF"/>
              </w:rPr>
              <w:t xml:space="preserve">Leverandøren skal dokumentere erfaringen ved å vise til kompetanse til personell han råder over og kan benytte til dette oppdraget, selv om erfaringen er opparbeidet mens personellet har utført tjeneste for en annen leverandør. </w:t>
            </w:r>
          </w:p>
          <w:p w:rsidRPr="00DF243E" w:rsidR="00AC2CC0" w:rsidP="16D24B31" w:rsidRDefault="00AC2CC0" w14:paraId="49D23EB1" w14:textId="77777777">
            <w:pPr>
              <w:pStyle w:val="Listeavsnitt"/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</w:pPr>
            <w:r>
              <w:br/>
            </w:r>
            <w:r w:rsidRPr="16D24B31" w:rsidR="7F28481B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i w:val="1"/>
                <w:iCs w:val="1"/>
                <w:sz w:val="22"/>
                <w:szCs w:val="22"/>
                <w:shd w:val="clear" w:color="auto" w:fill="FFFFFF"/>
              </w:rPr>
              <w:t>Dokumentasjon skal legges ved søknaden om prekvalifisering.</w:t>
            </w:r>
          </w:p>
          <w:p w:rsidRPr="00DF243E" w:rsidR="00AC2CC0" w:rsidP="16D24B31" w:rsidRDefault="00AC2CC0" w14:paraId="21BBED09" w14:textId="77777777">
            <w:pPr>
              <w:pStyle w:val="Listeavsnitt"/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</w:pPr>
          </w:p>
        </w:tc>
        <w:tc>
          <w:tcPr>
            <w:tcW w:w="1134" w:type="dxa"/>
            <w:tcMar/>
          </w:tcPr>
          <w:p w:rsidRPr="00DF243E" w:rsidR="00AC2CC0" w:rsidP="16D24B31" w:rsidRDefault="00AC2CC0" w14:paraId="418138DA" w14:textId="77777777">
            <w:pPr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F243E" w:rsidR="00AC2CC0" w:rsidTr="16D24B31" w14:paraId="1E52CFF9" w14:textId="77777777">
        <w:tc>
          <w:tcPr>
            <w:tcW w:w="7933" w:type="dxa"/>
            <w:tcMar/>
          </w:tcPr>
          <w:p w:rsidRPr="00DF243E" w:rsidR="00AC2CC0" w:rsidP="16D24B31" w:rsidRDefault="52FABF86" w14:paraId="2AAD2989" w14:textId="36C6CAD2">
            <w:pPr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16D24B31" w:rsidR="52FABF86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 xml:space="preserve"> Databehandleravtale</w:t>
            </w:r>
          </w:p>
          <w:p w:rsidRPr="00DF243E" w:rsidR="00AC2CC0" w:rsidP="16D24B31" w:rsidRDefault="00AC2CC0" w14:paraId="00CA6C8B" w14:textId="2ECB74C8">
            <w:pPr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  <w:p w:rsidR="553C60DD" w:rsidP="16D24B31" w:rsidRDefault="553C60DD" w14:paraId="2A113718" w14:textId="3890712F">
            <w:pPr>
              <w:pStyle w:val="Listeavsnitt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  <w:p w:rsidRPr="00DF243E" w:rsidR="00AC2CC0" w:rsidP="16D24B31" w:rsidRDefault="30F09E15" w14:paraId="71B9A7B5" w14:textId="36E50980">
            <w:pPr>
              <w:pStyle w:val="Listeavsnitt"/>
              <w:numPr>
                <w:ilvl w:val="0"/>
                <w:numId w:val="7"/>
              </w:numPr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16D24B31" w:rsidR="30F09E15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 xml:space="preserve">Leverandør må handle i tråd med </w:t>
            </w:r>
            <w:r w:rsidRPr="16D24B31" w:rsidR="30F09E15">
              <w:rPr>
                <w:rFonts w:ascii="Aptos" w:hAnsi="Aptos" w:eastAsia="Aptos" w:cs="Aptos" w:asciiTheme="minorAscii" w:hAnsiTheme="minorAscii" w:eastAsiaTheme="minorAscii" w:cstheme="minorAscii"/>
                <w:color w:val="auto"/>
                <w:sz w:val="22"/>
                <w:szCs w:val="22"/>
              </w:rPr>
              <w:t>Standard databehandleravtale</w:t>
            </w:r>
          </w:p>
          <w:p w:rsidRPr="00DF243E" w:rsidR="00AC2CC0" w:rsidP="16D24B31" w:rsidRDefault="30F09E15" w14:paraId="3BEFC6DA" w14:textId="3E390C39">
            <w:pPr>
              <w:pStyle w:val="Listeavsnitt"/>
              <w:spacing w:line="240" w:lineRule="auto"/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</w:pPr>
            <w:hyperlink r:id="R98dcf9371aab4be7">
              <w:r w:rsidRPr="16D24B31" w:rsidR="30F09E15">
                <w:rPr>
                  <w:rStyle w:val="Hyperkobling"/>
                  <w:rFonts w:ascii="Aptos" w:hAnsi="Aptos" w:eastAsia="Aptos" w:cs="Aptos" w:asciiTheme="minorAscii" w:hAnsiTheme="minorAscii" w:eastAsiaTheme="minorAscii" w:cstheme="minorAscii"/>
                  <w:i w:val="1"/>
                  <w:iCs w:val="1"/>
                  <w:sz w:val="22"/>
                  <w:szCs w:val="22"/>
                </w:rPr>
                <w:t>https://www.helsedirektoratet.no/lov-og-forskrift/digital-deling-av-helseopplysninger/standard-databehandleravtale-med-veileder</w:t>
              </w:r>
            </w:hyperlink>
          </w:p>
          <w:p w:rsidR="7344CF39" w:rsidP="16D24B31" w:rsidRDefault="7344CF39" w14:paraId="7645298A" w14:textId="356B6A03">
            <w:pPr>
              <w:ind w:left="720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  <w:p w:rsidRPr="00DF243E" w:rsidR="00AC2CC0" w:rsidP="16D24B31" w:rsidRDefault="52FABF86" w14:paraId="59BDACF5" w14:textId="49A4A12F">
            <w:pPr>
              <w:pStyle w:val="Listeavsnitt"/>
              <w:numPr>
                <w:ilvl w:val="0"/>
                <w:numId w:val="7"/>
              </w:numPr>
              <w:spacing w:line="240" w:lineRule="auto"/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</w:pPr>
            <w:r w:rsidRPr="16D24B31" w:rsidR="52FABF8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Databehandleravtalen fylles ut av valgt leverandør etter avgjørelse av konkurransen.</w:t>
            </w:r>
            <w:r w:rsidRPr="16D24B31" w:rsidR="52FABF86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 xml:space="preserve">  </w:t>
            </w:r>
          </w:p>
          <w:p w:rsidRPr="00DF243E" w:rsidR="00AC2CC0" w:rsidP="16D24B31" w:rsidRDefault="00AC2CC0" w14:paraId="5CA11409" w14:textId="77777777">
            <w:pPr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134" w:type="dxa"/>
            <w:tcMar/>
          </w:tcPr>
          <w:p w:rsidRPr="00DF243E" w:rsidR="00AC2CC0" w:rsidP="16D24B31" w:rsidRDefault="00AC2CC0" w14:paraId="2A8A7FBA" w14:textId="77777777">
            <w:pPr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F243E" w:rsidR="00AC2CC0" w:rsidTr="16D24B31" w14:paraId="26C40D28" w14:textId="77777777">
        <w:tc>
          <w:tcPr>
            <w:tcW w:w="7933" w:type="dxa"/>
            <w:tcMar/>
          </w:tcPr>
          <w:p w:rsidRPr="00DF243E" w:rsidR="00AC2CC0" w:rsidP="16D24B31" w:rsidRDefault="6195BD87" w14:paraId="590D06F6" w14:textId="2FB92B26">
            <w:pPr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16D24B31" w:rsidR="6195BD87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Leverandøren skal ha tilstrekkelig kapasitet og gjennomføringsevne </w:t>
            </w:r>
            <w:r>
              <w:br/>
            </w:r>
          </w:p>
          <w:p w:rsidRPr="00DF243E" w:rsidR="00AC2CC0" w:rsidP="16D24B31" w:rsidRDefault="7D9836FD" w14:paraId="4186BE60" w14:textId="0B57B8A4">
            <w:pPr>
              <w:pStyle w:val="Listeavsnitt"/>
              <w:numPr>
                <w:ilvl w:val="0"/>
                <w:numId w:val="7"/>
              </w:numPr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16D24B31" w:rsidR="7D9836FD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Det skal redegjøres for hvordan leverandøren vil sikre tilstrekkelig kapasitet for dette oppdraget</w:t>
            </w:r>
            <w:r w:rsidRPr="16D24B31" w:rsidR="2A487A0B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.</w:t>
            </w:r>
            <w:r w:rsidRPr="16D24B31" w:rsidR="7D9836FD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 xml:space="preserve"> Det skal legges frem en bemanningsplan for </w:t>
            </w:r>
            <w:r w:rsidRPr="16D24B31" w:rsidR="7D9836FD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 xml:space="preserve">oppdraget som viser antall egne ansatte, innleide, eventuelle underleverandører. </w:t>
            </w:r>
          </w:p>
          <w:p w:rsidRPr="00DF243E" w:rsidR="00AC2CC0" w:rsidP="16D24B31" w:rsidRDefault="7D9836FD" w14:paraId="3515BA43" w14:textId="07D6F866">
            <w:pPr>
              <w:pStyle w:val="Listeavsnitt"/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16D24B31" w:rsidR="7D9836FD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 xml:space="preserve">Er det tenkt å benytte underleverandører til oppdraget skal tilslutningserklæring legges fram senest ved </w:t>
            </w:r>
            <w:r w:rsidRPr="16D24B31" w:rsidR="31F7244B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kontraktsinngåelse.</w:t>
            </w:r>
            <w:r w:rsidRPr="16D24B31" w:rsidR="7D9836FD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DF243E" w:rsidR="00AC2CC0" w:rsidP="16D24B31" w:rsidRDefault="7D9836FD" w14:paraId="0367D9F5" w14:textId="3E265106">
            <w:pPr>
              <w:pStyle w:val="Listeavsnitt"/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16D24B31" w:rsidR="7D9836FD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Fast ansatte: 80% av bedriftshelsetjenestens medarbeidere skal være ansatt i minst 50% stilling.</w:t>
            </w:r>
          </w:p>
          <w:p w:rsidR="4871C5B0" w:rsidP="16D24B31" w:rsidRDefault="4871C5B0" w14:paraId="36150779" w14:textId="22890A47">
            <w:pPr>
              <w:pStyle w:val="Listeavsnitt"/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16D24B31" w:rsidR="4871C5B0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color w:val="auto"/>
                <w:sz w:val="22"/>
                <w:szCs w:val="22"/>
              </w:rPr>
              <w:t>Erfaren kontaktperson i 100 % stilling</w:t>
            </w:r>
          </w:p>
          <w:p w:rsidRPr="00DF243E" w:rsidR="00AC2CC0" w:rsidP="16D24B31" w:rsidRDefault="00AC2CC0" w14:paraId="7A630832" w14:textId="25946C71">
            <w:pPr>
              <w:pStyle w:val="Listeavsnitt"/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  <w:p w:rsidRPr="00DF243E" w:rsidR="00AC2CC0" w:rsidP="16D24B31" w:rsidRDefault="5EB6D477" w14:paraId="7E798BAE" w14:textId="296595D7">
            <w:pPr>
              <w:pStyle w:val="Brdtekst"/>
              <w:spacing w:line="300" w:lineRule="atLeast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16D24B31" w:rsidR="5EB6D477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Leverandørens tilgang på kompetanse innen fagområdene:</w:t>
            </w:r>
            <w:r>
              <w:br/>
            </w:r>
            <w:r w:rsidRPr="16D24B31" w:rsidR="64708632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bedrift</w:t>
            </w:r>
            <w:r w:rsidRPr="16D24B31" w:rsidR="32485E7A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sykepleie, fysioterapi,</w:t>
            </w:r>
            <w:r w:rsidRPr="16D24B31" w:rsidR="10A8B8FA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6D24B31" w:rsidR="32485E7A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ergoterapi, psykolog</w:t>
            </w:r>
            <w:r w:rsidRPr="16D24B31" w:rsidR="7E96587B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i</w:t>
            </w:r>
            <w:r w:rsidRPr="16D24B31" w:rsidR="7AB93151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/organisasjonspsykolog</w:t>
            </w:r>
            <w:r w:rsidRPr="16D24B31" w:rsidR="650A8464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i</w:t>
            </w:r>
            <w:r w:rsidRPr="16D24B31" w:rsidR="32485E7A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, lege/arbeidsmedisiner,</w:t>
            </w:r>
            <w:r w:rsidRPr="16D24B31" w:rsidR="74D335B0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6D24B31" w:rsidR="45750C1D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y</w:t>
            </w:r>
            <w:r w:rsidRPr="16D24B31" w:rsidR="32485E7A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rkeshygieniker.</w:t>
            </w:r>
          </w:p>
          <w:p w:rsidRPr="00DF243E" w:rsidR="00AC2CC0" w:rsidP="16D24B31" w:rsidRDefault="00AC2CC0" w14:paraId="5C2B882F" w14:textId="26DA70C3">
            <w:pPr>
              <w:ind w:left="708"/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  <w:p w:rsidRPr="00DF243E" w:rsidR="00AC2CC0" w:rsidP="16D24B31" w:rsidRDefault="7D9836FD" w14:paraId="2858B4B0" w14:textId="06935AC7">
            <w:pPr>
              <w:pStyle w:val="Listeavsnitt"/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</w:pPr>
            <w:r w:rsidRPr="16D24B31" w:rsidR="7D9836FD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Dokumentasjon skal legges ved søknaden om prekvalifisering.</w:t>
            </w:r>
          </w:p>
          <w:p w:rsidRPr="00DF243E" w:rsidR="00AC2CC0" w:rsidP="16D24B31" w:rsidRDefault="00AC2CC0" w14:paraId="427A9F25" w14:textId="13F049DF">
            <w:pPr>
              <w:pStyle w:val="Listeavsnitt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  <w:p w:rsidRPr="00DF243E" w:rsidR="00AC2CC0" w:rsidP="16D24B31" w:rsidRDefault="00AC2CC0" w14:paraId="75E3A5E1" w14:textId="67773697">
            <w:pPr>
              <w:rPr>
                <w:rStyle w:val="eop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134" w:type="dxa"/>
            <w:tcMar/>
          </w:tcPr>
          <w:p w:rsidRPr="00DF243E" w:rsidR="00AC2CC0" w:rsidP="16D24B31" w:rsidRDefault="00AC2CC0" w14:paraId="395FAEDC" w14:textId="77777777">
            <w:pPr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F243E" w:rsidR="00AC2CC0" w:rsidTr="16D24B31" w14:paraId="5FCBCF81" w14:textId="77777777">
        <w:trPr>
          <w:trHeight w:val="648"/>
        </w:trPr>
        <w:tc>
          <w:tcPr>
            <w:tcW w:w="7933" w:type="dxa"/>
            <w:tcMar/>
          </w:tcPr>
          <w:p w:rsidR="00AC2CC0" w:rsidP="16D24B31" w:rsidRDefault="7F28481B" w14:paraId="1CC4641C" w14:textId="705CD309">
            <w:pPr>
              <w:pStyle w:val="paragraph"/>
              <w:spacing w:before="0" w:beforeAutospacing="off" w:after="0" w:afterAutospacing="off"/>
              <w:textAlignment w:val="baseline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16D24B31" w:rsidR="7F28481B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Leverandøren skal ha et velfungerende kvalitetssystem tilpasset kontraktens innhold</w:t>
            </w:r>
            <w:r w:rsidRPr="16D24B31" w:rsidR="7F28481B">
              <w:rPr>
                <w:rStyle w:val="eop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 </w:t>
            </w:r>
            <w:r>
              <w:br/>
            </w:r>
          </w:p>
          <w:p w:rsidRPr="00DF243E" w:rsidR="00AC2CC0" w:rsidP="16D24B31" w:rsidRDefault="148D3F18" w14:paraId="4FED9271" w14:textId="4B3B79F6">
            <w:pPr>
              <w:pStyle w:val="Listeavsnitt"/>
              <w:numPr>
                <w:ilvl w:val="0"/>
                <w:numId w:val="7"/>
              </w:numPr>
              <w:spacing w:line="240" w:lineRule="auto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16D24B31" w:rsidR="148D3F18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Attest for firmaets kvalitetssystem/styringssystem utstedt av uavhengige organer som bekrefter at leverandøren oppfyller visse kvalitetssikringsstandarder. </w:t>
            </w:r>
          </w:p>
          <w:p w:rsidRPr="00DF243E" w:rsidR="00AC2CC0" w:rsidP="16D24B31" w:rsidRDefault="00AC2CC0" w14:paraId="2B3D0A65" w14:textId="071D3B92">
            <w:pPr>
              <w:pStyle w:val="Listeavsnitt"/>
              <w:spacing w:line="240" w:lineRule="auto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  <w:p w:rsidRPr="00DF243E" w:rsidR="00AC2CC0" w:rsidP="16D24B31" w:rsidRDefault="148D3F18" w14:paraId="7BBB5F1E" w14:textId="73F1D54C">
            <w:pPr>
              <w:pStyle w:val="Listeavsnitt"/>
              <w:numPr>
                <w:ilvl w:val="0"/>
                <w:numId w:val="7"/>
              </w:numPr>
              <w:spacing w:line="240" w:lineRule="auto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16D24B31" w:rsidR="148D3F18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Oppdragsgiver godtar også annen dokumentasjon som viser at leverandøren har likeverdige kvalitetssikringstiltak. Her må det minimum gis en overordnet beskrivelse av innholdet i systemet herunder en oversikt over kontrollplaner og sjekklister som er relevant for denne kontrakten. </w:t>
            </w:r>
          </w:p>
          <w:p w:rsidRPr="00DF243E" w:rsidR="00AC2CC0" w:rsidP="16D24B31" w:rsidRDefault="00AC2CC0" w14:paraId="08DC586A" w14:textId="4CACD90E">
            <w:pPr>
              <w:spacing w:line="240" w:lineRule="auto"/>
              <w:ind w:left="708"/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  <w:p w:rsidRPr="00DF243E" w:rsidR="00AC2CC0" w:rsidP="16D24B31" w:rsidRDefault="7F28481B" w14:paraId="5EB1BB77" w14:textId="67930CC3">
            <w:pPr>
              <w:spacing w:line="240" w:lineRule="auto"/>
              <w:ind w:left="708"/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</w:pPr>
            <w:r w:rsidRPr="16D24B31" w:rsidR="7F28481B"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Dokumentasjon skal legges ved søknaden om prekvalifisering.</w:t>
            </w:r>
          </w:p>
          <w:p w:rsidRPr="00DF243E" w:rsidR="00AC2CC0" w:rsidP="16D24B31" w:rsidRDefault="00AC2CC0" w14:paraId="456B4569" w14:textId="3901C8FF">
            <w:pPr>
              <w:spacing w:line="240" w:lineRule="auto"/>
              <w:ind w:left="708"/>
              <w:rPr>
                <w:rStyle w:val="normaltextrun"/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134" w:type="dxa"/>
            <w:tcMar/>
          </w:tcPr>
          <w:p w:rsidRPr="00DF243E" w:rsidR="00AC2CC0" w:rsidP="16D24B31" w:rsidRDefault="00AC2CC0" w14:paraId="3F529FDE" w14:textId="77777777">
            <w:pPr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F243E" w:rsidR="00AC2CC0" w:rsidTr="16D24B31" w14:paraId="4CD6C830" w14:textId="77777777">
        <w:tc>
          <w:tcPr>
            <w:tcW w:w="7933" w:type="dxa"/>
            <w:tcMar/>
          </w:tcPr>
          <w:p w:rsidR="47A0E206" w:rsidP="16D24B31" w:rsidRDefault="47A0E206" w14:paraId="5552C07F" w14:textId="355231B3">
            <w:pPr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16D24B31" w:rsidR="47A0E20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Tjenesteleveranse</w:t>
            </w:r>
          </w:p>
          <w:p w:rsidR="6502D8C2" w:rsidP="16D24B31" w:rsidRDefault="6502D8C2" w14:paraId="149AAAD8" w14:textId="007B9882">
            <w:pPr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  <w:p w:rsidRPr="00DF243E" w:rsidR="00AC2CC0" w:rsidP="16D24B31" w:rsidRDefault="7F28481B" w14:paraId="28E4691F" w14:textId="77777777">
            <w:pPr>
              <w:pStyle w:val="Listeavsnitt"/>
              <w:numPr>
                <w:ilvl w:val="0"/>
                <w:numId w:val="4"/>
              </w:numPr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16D24B31" w:rsidR="7F28481B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Tjenesten skal leveres i Kongsberg kommune – kommunens medarbeidere skal ikke måtte reise ut av kommunen for å møte BHT.</w:t>
            </w:r>
          </w:p>
          <w:p w:rsidRPr="00DF243E" w:rsidR="00AC2CC0" w:rsidP="16D24B31" w:rsidRDefault="00AC2CC0" w14:paraId="5DA19B42" w14:textId="77777777">
            <w:pPr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134" w:type="dxa"/>
            <w:tcMar/>
          </w:tcPr>
          <w:p w:rsidRPr="00DF243E" w:rsidR="00AC2CC0" w:rsidP="16D24B31" w:rsidRDefault="00AC2CC0" w14:paraId="1BCE1A61" w14:textId="77777777">
            <w:pPr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</w:p>
        </w:tc>
      </w:tr>
    </w:tbl>
    <w:p w:rsidR="6502D8C2" w:rsidRDefault="6502D8C2" w14:paraId="0D76FC3D" w14:textId="7F31871C"/>
    <w:p w:rsidR="00AC2CC0" w:rsidP="00AC2CC0" w:rsidRDefault="00AC2CC0" w14:paraId="42C8A546" w14:textId="77777777"/>
    <w:p w:rsidRPr="00C852AB" w:rsidR="00AC2CC0" w:rsidP="00AC2CC0" w:rsidRDefault="00AC2CC0" w14:paraId="267940C7" w14:textId="77777777"/>
    <w:p w:rsidRPr="00C852AB" w:rsidR="00AC2CC0" w:rsidP="00AC2CC0" w:rsidRDefault="00AC2CC0" w14:paraId="14B6DDAC" w14:textId="77777777"/>
    <w:p w:rsidRPr="00DA033C" w:rsidR="00AC2CC0" w:rsidP="00942117" w:rsidRDefault="00AC2CC0" w14:paraId="1623A0E8" w14:textId="77777777"/>
    <w:p w:rsidRPr="00DA033C" w:rsidR="00515CE4" w:rsidP="002B0C65" w:rsidRDefault="00515CE4" w14:paraId="20215CE8" w14:textId="77777777"/>
    <w:p w:rsidRPr="00DA033C" w:rsidR="00EF0928" w:rsidP="00580CA5" w:rsidRDefault="00EF0928" w14:paraId="3AF5E87A" w14:textId="77777777"/>
    <w:sectPr w:rsidRPr="00DA033C" w:rsidR="00EF0928" w:rsidSect="0022682B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283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20829" w:rsidP="00EF0928" w:rsidRDefault="00C20829" w14:paraId="1C12F3D7" w14:textId="77777777">
      <w:r>
        <w:separator/>
      </w:r>
    </w:p>
  </w:endnote>
  <w:endnote w:type="continuationSeparator" w:id="0">
    <w:p w:rsidR="00C20829" w:rsidP="00EF0928" w:rsidRDefault="00C20829" w14:paraId="7B75E61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2682B" w:rsidP="0022682B" w:rsidRDefault="0022682B" w14:paraId="2A4CC95D" w14:textId="77777777">
    <w:pPr>
      <w:pStyle w:val="Bunntekst"/>
      <w:tabs>
        <w:tab w:val="clear" w:pos="4536"/>
        <w:tab w:val="clear" w:pos="9072"/>
        <w:tab w:val="left" w:pos="594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67508976" wp14:editId="02CBFBA0">
              <wp:simplePos x="0" y="0"/>
              <wp:positionH relativeFrom="page">
                <wp:posOffset>5400675</wp:posOffset>
              </wp:positionH>
              <wp:positionV relativeFrom="page">
                <wp:posOffset>10009505</wp:posOffset>
              </wp:positionV>
              <wp:extent cx="1440000" cy="496800"/>
              <wp:effectExtent l="0" t="0" r="8255" b="0"/>
              <wp:wrapNone/>
              <wp:docPr id="628824711" name="Tekstboks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0000" cy="496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676F23" w:rsidR="0022682B" w:rsidP="0022682B" w:rsidRDefault="0022682B" w14:paraId="5776525E" w14:textId="77777777">
                          <w:pPr>
                            <w:spacing w:line="192" w:lineRule="exact"/>
                            <w:jc w:val="right"/>
                            <w:rPr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  <w:r w:rsidRPr="00676F23">
                            <w:rPr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  <w:t>kongsberg.kommune.no</w:t>
                          </w:r>
                        </w:p>
                        <w:p w:rsidRPr="00676F23" w:rsidR="0022682B" w:rsidP="0022682B" w:rsidRDefault="0022682B" w14:paraId="7142C659" w14:textId="77777777">
                          <w:pPr>
                            <w:spacing w:line="192" w:lineRule="exact"/>
                            <w:jc w:val="right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67508976">
              <v:stroke joinstyle="miter"/>
              <v:path gradientshapeok="t" o:connecttype="rect"/>
            </v:shapetype>
            <v:shape id="Tekstboks 5" style="position:absolute;margin-left:425.25pt;margin-top:788.15pt;width:113.4pt;height:39.1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">
              <v:textbox inset="0,0,0,0">
                <w:txbxContent>
                  <w:p w:rsidRPr="00676F23" w:rsidR="0022682B" w:rsidP="0022682B" w:rsidRDefault="0022682B" w14:paraId="5776525E" w14:textId="77777777">
                    <w:pPr>
                      <w:spacing w:line="192" w:lineRule="exact"/>
                      <w:jc w:val="right"/>
                      <w:rPr>
                        <w:b/>
                        <w:bCs/>
                        <w:sz w:val="16"/>
                        <w:szCs w:val="16"/>
                        <w:lang w:val="en-GB"/>
                      </w:rPr>
                    </w:pPr>
                    <w:r w:rsidRPr="00676F23">
                      <w:rPr>
                        <w:b/>
                        <w:bCs/>
                        <w:sz w:val="16"/>
                        <w:szCs w:val="16"/>
                        <w:lang w:val="en-GB"/>
                      </w:rPr>
                      <w:t>kongsberg.kommune.no</w:t>
                    </w:r>
                  </w:p>
                  <w:p w:rsidRPr="00676F23" w:rsidR="0022682B" w:rsidP="0022682B" w:rsidRDefault="0022682B" w14:paraId="7142C659" w14:textId="77777777">
                    <w:pPr>
                      <w:spacing w:line="192" w:lineRule="exact"/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0528" behindDoc="1" locked="0" layoutInCell="1" allowOverlap="1" wp14:anchorId="1DE38FA9" wp14:editId="3C914060">
          <wp:simplePos x="0" y="0"/>
          <wp:positionH relativeFrom="page">
            <wp:posOffset>4662805</wp:posOffset>
          </wp:positionH>
          <wp:positionV relativeFrom="page">
            <wp:posOffset>8623300</wp:posOffset>
          </wp:positionV>
          <wp:extent cx="2894400" cy="2070000"/>
          <wp:effectExtent l="0" t="0" r="1270" b="635"/>
          <wp:wrapNone/>
          <wp:docPr id="143727424" name="Bilde 4" descr="A black and grey background with a black border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27424" name="Bilde 4" descr="A black and grey background with a black border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4400" cy="20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803994" w:rsidR="00803994" w:rsidP="00676F23" w:rsidRDefault="00676F23" w14:paraId="5A14A323" w14:textId="77777777">
    <w:pPr>
      <w:pStyle w:val="Bunntekst"/>
      <w:tabs>
        <w:tab w:val="clear" w:pos="4536"/>
        <w:tab w:val="left" w:pos="3582"/>
        <w:tab w:val="left" w:pos="878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00C739E9" wp14:editId="76054DA6">
              <wp:simplePos x="0" y="0"/>
              <wp:positionH relativeFrom="page">
                <wp:posOffset>5400675</wp:posOffset>
              </wp:positionH>
              <wp:positionV relativeFrom="page">
                <wp:posOffset>10013795</wp:posOffset>
              </wp:positionV>
              <wp:extent cx="1440000" cy="496800"/>
              <wp:effectExtent l="0" t="0" r="8255" b="0"/>
              <wp:wrapNone/>
              <wp:docPr id="1100584243" name="Tekstboks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0000" cy="496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676F23" w:rsidR="00676F23" w:rsidP="00E33710" w:rsidRDefault="00676F23" w14:paraId="4EAD9D8D" w14:textId="77777777">
                          <w:pPr>
                            <w:spacing w:line="192" w:lineRule="exact"/>
                            <w:jc w:val="right"/>
                            <w:rPr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  <w:r w:rsidRPr="00676F23">
                            <w:rPr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  <w:t>kongsberg.kommune.no</w:t>
                          </w:r>
                        </w:p>
                        <w:p w:rsidRPr="00676F23" w:rsidR="00676F23" w:rsidP="00E33710" w:rsidRDefault="00676F23" w14:paraId="758216DE" w14:textId="77777777">
                          <w:pPr>
                            <w:spacing w:line="192" w:lineRule="exact"/>
                            <w:jc w:val="right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00C739E9">
              <v:stroke joinstyle="miter"/>
              <v:path gradientshapeok="t" o:connecttype="rect"/>
            </v:shapetype>
            <v:shape id="_x0000_s1027" style="position:absolute;margin-left:425.25pt;margin-top:788.5pt;width:113.4pt;height:39.1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">
              <v:textbox inset="0,0,0,0">
                <w:txbxContent>
                  <w:p w:rsidRPr="00676F23" w:rsidR="00676F23" w:rsidP="00E33710" w:rsidRDefault="00676F23" w14:paraId="4EAD9D8D" w14:textId="77777777">
                    <w:pPr>
                      <w:spacing w:line="192" w:lineRule="exact"/>
                      <w:jc w:val="right"/>
                      <w:rPr>
                        <w:b/>
                        <w:bCs/>
                        <w:sz w:val="16"/>
                        <w:szCs w:val="16"/>
                        <w:lang w:val="en-GB"/>
                      </w:rPr>
                    </w:pPr>
                    <w:r w:rsidRPr="00676F23">
                      <w:rPr>
                        <w:b/>
                        <w:bCs/>
                        <w:sz w:val="16"/>
                        <w:szCs w:val="16"/>
                        <w:lang w:val="en-GB"/>
                      </w:rPr>
                      <w:t>kongsberg.kommune.no</w:t>
                    </w:r>
                  </w:p>
                  <w:p w:rsidRPr="00676F23" w:rsidR="00676F23" w:rsidP="00E33710" w:rsidRDefault="00676F23" w14:paraId="758216DE" w14:textId="77777777">
                    <w:pPr>
                      <w:spacing w:line="192" w:lineRule="exact"/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480C760" wp14:editId="1B6D8CA9">
              <wp:simplePos x="0" y="0"/>
              <wp:positionH relativeFrom="page">
                <wp:posOffset>3672205</wp:posOffset>
              </wp:positionH>
              <wp:positionV relativeFrom="page">
                <wp:posOffset>10013315</wp:posOffset>
              </wp:positionV>
              <wp:extent cx="813600" cy="496800"/>
              <wp:effectExtent l="0" t="0" r="0" b="0"/>
              <wp:wrapNone/>
              <wp:docPr id="1651835229" name="Tekstboks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3600" cy="496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676F23" w:rsidR="00676F23" w:rsidP="00676F23" w:rsidRDefault="00676F23" w14:paraId="0CE36012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Besøksadresse</w:t>
                          </w:r>
                          <w:proofErr w:type="spellEnd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:</w:t>
                          </w:r>
                        </w:p>
                        <w:p w:rsidRPr="00676F23" w:rsidR="00676F23" w:rsidP="00676F23" w:rsidRDefault="00676F23" w14:paraId="09E952AE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Kirkegata</w:t>
                          </w:r>
                          <w:proofErr w:type="spellEnd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1 </w:t>
                          </w:r>
                        </w:p>
                        <w:p w:rsidRPr="00676F23" w:rsidR="00676F23" w:rsidP="00676F23" w:rsidRDefault="00676F23" w14:paraId="5715A345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</w:rPr>
                          </w:pPr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3616 Kongsberg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style="position:absolute;margin-left:289.15pt;margin-top:788.45pt;width:64.05pt;height:39.1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" w14:anchorId="4480C760">
              <v:textbox inset="0,0,0,0">
                <w:txbxContent>
                  <w:p w:rsidRPr="00676F23" w:rsidR="00676F23" w:rsidP="00676F23" w:rsidRDefault="00676F23" w14:paraId="0CE36012" w14:textId="77777777">
                    <w:pPr>
                      <w:spacing w:line="192" w:lineRule="exact"/>
                      <w:rPr>
                        <w:sz w:val="16"/>
                        <w:szCs w:val="16"/>
                        <w:lang w:val="en-GB"/>
                      </w:rPr>
                    </w:pPr>
                    <w:proofErr w:type="spellStart"/>
                    <w:r w:rsidRPr="00676F23">
                      <w:rPr>
                        <w:sz w:val="16"/>
                        <w:szCs w:val="16"/>
                        <w:lang w:val="en-GB"/>
                      </w:rPr>
                      <w:t>Besøksadresse</w:t>
                    </w:r>
                    <w:proofErr w:type="spellEnd"/>
                    <w:r w:rsidRPr="00676F23">
                      <w:rPr>
                        <w:sz w:val="16"/>
                        <w:szCs w:val="16"/>
                        <w:lang w:val="en-GB"/>
                      </w:rPr>
                      <w:t>:</w:t>
                    </w:r>
                  </w:p>
                  <w:p w:rsidRPr="00676F23" w:rsidR="00676F23" w:rsidP="00676F23" w:rsidRDefault="00676F23" w14:paraId="09E952AE" w14:textId="77777777">
                    <w:pPr>
                      <w:spacing w:line="192" w:lineRule="exact"/>
                      <w:rPr>
                        <w:sz w:val="16"/>
                        <w:szCs w:val="16"/>
                        <w:lang w:val="en-GB"/>
                      </w:rPr>
                    </w:pPr>
                    <w:proofErr w:type="spellStart"/>
                    <w:r w:rsidRPr="00676F23">
                      <w:rPr>
                        <w:sz w:val="16"/>
                        <w:szCs w:val="16"/>
                        <w:lang w:val="en-GB"/>
                      </w:rPr>
                      <w:t>Kirkegata</w:t>
                    </w:r>
                    <w:proofErr w:type="spellEnd"/>
                    <w:r w:rsidRPr="00676F23">
                      <w:rPr>
                        <w:sz w:val="16"/>
                        <w:szCs w:val="16"/>
                        <w:lang w:val="en-GB"/>
                      </w:rPr>
                      <w:t xml:space="preserve"> 1 </w:t>
                    </w:r>
                  </w:p>
                  <w:p w:rsidRPr="00676F23" w:rsidR="00676F23" w:rsidP="00676F23" w:rsidRDefault="00676F23" w14:paraId="5715A345" w14:textId="77777777">
                    <w:pPr>
                      <w:spacing w:line="192" w:lineRule="exact"/>
                      <w:rPr>
                        <w:sz w:val="16"/>
                        <w:szCs w:val="16"/>
                      </w:rPr>
                    </w:pPr>
                    <w:r w:rsidRPr="00676F23">
                      <w:rPr>
                        <w:sz w:val="16"/>
                        <w:szCs w:val="16"/>
                        <w:lang w:val="en-GB"/>
                      </w:rPr>
                      <w:t>3616 Kongsberg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4BA009E" wp14:editId="7EB68356">
              <wp:simplePos x="0" y="0"/>
              <wp:positionH relativeFrom="page">
                <wp:posOffset>2665141</wp:posOffset>
              </wp:positionH>
              <wp:positionV relativeFrom="page">
                <wp:posOffset>10013795</wp:posOffset>
              </wp:positionV>
              <wp:extent cx="813600" cy="496800"/>
              <wp:effectExtent l="0" t="0" r="0" b="0"/>
              <wp:wrapNone/>
              <wp:docPr id="884551732" name="Tekstboks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3600" cy="496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676F23" w:rsidR="00676F23" w:rsidP="00676F23" w:rsidRDefault="00676F23" w14:paraId="591BABF2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Postadresse</w:t>
                          </w:r>
                          <w:proofErr w:type="spellEnd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:</w:t>
                          </w:r>
                        </w:p>
                        <w:p w:rsidRPr="00676F23" w:rsidR="00676F23" w:rsidP="00676F23" w:rsidRDefault="00676F23" w14:paraId="15A04167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Postboks</w:t>
                          </w:r>
                          <w:proofErr w:type="spellEnd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115 </w:t>
                          </w:r>
                        </w:p>
                        <w:p w:rsidRPr="00676F23" w:rsidR="00676F23" w:rsidP="00676F23" w:rsidRDefault="00676F23" w14:paraId="3FF9C1C4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</w:rPr>
                          </w:pPr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3602 Kongsberg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9" style="position:absolute;margin-left:209.85pt;margin-top:788.5pt;width:64.05pt;height:39.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" w14:anchorId="54BA009E">
              <v:textbox inset="0,0,0,0">
                <w:txbxContent>
                  <w:p w:rsidRPr="00676F23" w:rsidR="00676F23" w:rsidP="00676F23" w:rsidRDefault="00676F23" w14:paraId="591BABF2" w14:textId="77777777">
                    <w:pPr>
                      <w:spacing w:line="192" w:lineRule="exact"/>
                      <w:rPr>
                        <w:sz w:val="16"/>
                        <w:szCs w:val="16"/>
                        <w:lang w:val="en-GB"/>
                      </w:rPr>
                    </w:pPr>
                    <w:proofErr w:type="spellStart"/>
                    <w:r w:rsidRPr="00676F23">
                      <w:rPr>
                        <w:sz w:val="16"/>
                        <w:szCs w:val="16"/>
                        <w:lang w:val="en-GB"/>
                      </w:rPr>
                      <w:t>Postadresse</w:t>
                    </w:r>
                    <w:proofErr w:type="spellEnd"/>
                    <w:r w:rsidRPr="00676F23">
                      <w:rPr>
                        <w:sz w:val="16"/>
                        <w:szCs w:val="16"/>
                        <w:lang w:val="en-GB"/>
                      </w:rPr>
                      <w:t>:</w:t>
                    </w:r>
                  </w:p>
                  <w:p w:rsidRPr="00676F23" w:rsidR="00676F23" w:rsidP="00676F23" w:rsidRDefault="00676F23" w14:paraId="15A04167" w14:textId="77777777">
                    <w:pPr>
                      <w:spacing w:line="192" w:lineRule="exact"/>
                      <w:rPr>
                        <w:sz w:val="16"/>
                        <w:szCs w:val="16"/>
                        <w:lang w:val="en-GB"/>
                      </w:rPr>
                    </w:pPr>
                    <w:proofErr w:type="spellStart"/>
                    <w:r w:rsidRPr="00676F23">
                      <w:rPr>
                        <w:sz w:val="16"/>
                        <w:szCs w:val="16"/>
                        <w:lang w:val="en-GB"/>
                      </w:rPr>
                      <w:t>Postboks</w:t>
                    </w:r>
                    <w:proofErr w:type="spellEnd"/>
                    <w:r w:rsidRPr="00676F23">
                      <w:rPr>
                        <w:sz w:val="16"/>
                        <w:szCs w:val="16"/>
                        <w:lang w:val="en-GB"/>
                      </w:rPr>
                      <w:t xml:space="preserve"> 115 </w:t>
                    </w:r>
                  </w:p>
                  <w:p w:rsidRPr="00676F23" w:rsidR="00676F23" w:rsidP="00676F23" w:rsidRDefault="00676F23" w14:paraId="3FF9C1C4" w14:textId="77777777">
                    <w:pPr>
                      <w:spacing w:line="192" w:lineRule="exact"/>
                      <w:rPr>
                        <w:sz w:val="16"/>
                        <w:szCs w:val="16"/>
                      </w:rPr>
                    </w:pPr>
                    <w:r w:rsidRPr="00676F23">
                      <w:rPr>
                        <w:sz w:val="16"/>
                        <w:szCs w:val="16"/>
                        <w:lang w:val="en-GB"/>
                      </w:rPr>
                      <w:t>3602 Kongsberg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AD9878F" wp14:editId="46324274">
              <wp:simplePos x="0" y="0"/>
              <wp:positionH relativeFrom="page">
                <wp:posOffset>720090</wp:posOffset>
              </wp:positionH>
              <wp:positionV relativeFrom="page">
                <wp:posOffset>10009505</wp:posOffset>
              </wp:positionV>
              <wp:extent cx="1800000" cy="496800"/>
              <wp:effectExtent l="0" t="0" r="3810" b="0"/>
              <wp:wrapNone/>
              <wp:docPr id="623243434" name="Tekstboks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0000" cy="496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676F23" w:rsidR="00676F23" w:rsidP="00676F23" w:rsidRDefault="00676F23" w14:paraId="5D539FF1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Telefon</w:t>
                          </w:r>
                          <w:proofErr w:type="spellEnd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: +47 32 86 60 00</w:t>
                          </w:r>
                        </w:p>
                        <w:p w:rsidRPr="00676F23" w:rsidR="00676F23" w:rsidP="00676F23" w:rsidRDefault="00676F23" w14:paraId="6C2BB84A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postmottak@kongsberg.kommune.no</w:t>
                          </w:r>
                        </w:p>
                        <w:p w:rsidRPr="00676F23" w:rsidR="00676F23" w:rsidP="00676F23" w:rsidRDefault="00676F23" w14:paraId="6449E39F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:rsidRPr="00676F23" w:rsidR="00676F23" w:rsidP="00676F23" w:rsidRDefault="00676F23" w14:paraId="01AE249B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0" style="position:absolute;margin-left:56.7pt;margin-top:788.15pt;width:141.75pt;height:39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" w14:anchorId="3AD9878F">
              <v:textbox inset="0,0,0,0">
                <w:txbxContent>
                  <w:p w:rsidRPr="00676F23" w:rsidR="00676F23" w:rsidP="00676F23" w:rsidRDefault="00676F23" w14:paraId="5D539FF1" w14:textId="77777777">
                    <w:pPr>
                      <w:spacing w:line="192" w:lineRule="exact"/>
                      <w:rPr>
                        <w:sz w:val="16"/>
                        <w:szCs w:val="16"/>
                        <w:lang w:val="en-GB"/>
                      </w:rPr>
                    </w:pPr>
                    <w:proofErr w:type="spellStart"/>
                    <w:r w:rsidRPr="00676F23">
                      <w:rPr>
                        <w:sz w:val="16"/>
                        <w:szCs w:val="16"/>
                        <w:lang w:val="en-GB"/>
                      </w:rPr>
                      <w:t>Telefon</w:t>
                    </w:r>
                    <w:proofErr w:type="spellEnd"/>
                    <w:r w:rsidRPr="00676F23">
                      <w:rPr>
                        <w:sz w:val="16"/>
                        <w:szCs w:val="16"/>
                        <w:lang w:val="en-GB"/>
                      </w:rPr>
                      <w:t>: +47 32 86 60 00</w:t>
                    </w:r>
                  </w:p>
                  <w:p w:rsidRPr="00676F23" w:rsidR="00676F23" w:rsidP="00676F23" w:rsidRDefault="00676F23" w14:paraId="6C2BB84A" w14:textId="77777777">
                    <w:pPr>
                      <w:spacing w:line="192" w:lineRule="exact"/>
                      <w:rPr>
                        <w:sz w:val="16"/>
                        <w:szCs w:val="16"/>
                        <w:lang w:val="en-GB"/>
                      </w:rPr>
                    </w:pPr>
                    <w:r w:rsidRPr="00676F23">
                      <w:rPr>
                        <w:sz w:val="16"/>
                        <w:szCs w:val="16"/>
                        <w:lang w:val="en-GB"/>
                      </w:rPr>
                      <w:t>postmottak@kongsberg.kommune.no</w:t>
                    </w:r>
                  </w:p>
                  <w:p w:rsidRPr="00676F23" w:rsidR="00676F23" w:rsidP="00676F23" w:rsidRDefault="00676F23" w14:paraId="6449E39F" w14:textId="77777777">
                    <w:pPr>
                      <w:spacing w:line="192" w:lineRule="exact"/>
                      <w:rPr>
                        <w:sz w:val="16"/>
                        <w:szCs w:val="16"/>
                        <w:lang w:val="en-GB"/>
                      </w:rPr>
                    </w:pPr>
                  </w:p>
                  <w:p w:rsidRPr="00676F23" w:rsidR="00676F23" w:rsidP="00676F23" w:rsidRDefault="00676F23" w14:paraId="01AE249B" w14:textId="77777777">
                    <w:pPr>
                      <w:spacing w:line="192" w:lineRule="exact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03994">
      <w:rPr>
        <w:noProof/>
      </w:rPr>
      <w:drawing>
        <wp:anchor distT="0" distB="0" distL="114300" distR="114300" simplePos="0" relativeHeight="251659264" behindDoc="1" locked="0" layoutInCell="1" allowOverlap="1" wp14:anchorId="112C3D40" wp14:editId="6936834F">
          <wp:simplePos x="0" y="0"/>
          <wp:positionH relativeFrom="page">
            <wp:posOffset>4662805</wp:posOffset>
          </wp:positionH>
          <wp:positionV relativeFrom="page">
            <wp:posOffset>8623300</wp:posOffset>
          </wp:positionV>
          <wp:extent cx="2894400" cy="2070000"/>
          <wp:effectExtent l="0" t="0" r="1270" b="635"/>
          <wp:wrapNone/>
          <wp:docPr id="926171289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27424" name="Bilde 143727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4400" cy="20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20829" w:rsidP="00EF0928" w:rsidRDefault="00C20829" w14:paraId="46AA5DEE" w14:textId="77777777">
      <w:r>
        <w:separator/>
      </w:r>
    </w:p>
  </w:footnote>
  <w:footnote w:type="continuationSeparator" w:id="0">
    <w:p w:rsidR="00C20829" w:rsidP="00EF0928" w:rsidRDefault="00C20829" w14:paraId="52D68A8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30A80" w:rsidRDefault="0022682B" w14:paraId="6FCB0C8D" w14:textId="77777777">
    <w:pPr>
      <w:pStyle w:val="Topptekst"/>
    </w:pPr>
    <w:r>
      <w:rPr>
        <w:noProof/>
      </w:rPr>
      <w:drawing>
        <wp:anchor distT="0" distB="0" distL="114300" distR="114300" simplePos="0" relativeHeight="251668480" behindDoc="1" locked="0" layoutInCell="1" allowOverlap="1" wp14:anchorId="158CA794" wp14:editId="73589E2D">
          <wp:simplePos x="0" y="0"/>
          <wp:positionH relativeFrom="page">
            <wp:posOffset>723900</wp:posOffset>
          </wp:positionH>
          <wp:positionV relativeFrom="page">
            <wp:posOffset>716280</wp:posOffset>
          </wp:positionV>
          <wp:extent cx="1386000" cy="457761"/>
          <wp:effectExtent l="0" t="0" r="0" b="0"/>
          <wp:wrapNone/>
          <wp:docPr id="1784457374" name="Bilde 3" descr="Et bilde som inneholder grafisk design, tegnefilm, symbol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0855023" name="Bilde 3" descr="Et bilde som inneholder grafisk design, tegnefilm, symbol, Grafikk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000" cy="4577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01223" w:rsidP="00EF0928" w:rsidRDefault="00A01223" w14:paraId="47C42B92" w14:textId="77777777">
    <w:pPr>
      <w:pStyle w:val="Topptekst"/>
    </w:pPr>
  </w:p>
  <w:p w:rsidR="00A01223" w:rsidP="00EF0928" w:rsidRDefault="00803994" w14:paraId="4BC84DD0" w14:textId="77777777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BC087B7" wp14:editId="16314717">
          <wp:simplePos x="0" y="0"/>
          <wp:positionH relativeFrom="page">
            <wp:posOffset>723900</wp:posOffset>
          </wp:positionH>
          <wp:positionV relativeFrom="page">
            <wp:posOffset>715645</wp:posOffset>
          </wp:positionV>
          <wp:extent cx="1386000" cy="457761"/>
          <wp:effectExtent l="0" t="0" r="0" b="0"/>
          <wp:wrapNone/>
          <wp:docPr id="1180306268" name="Bilde 3" descr="Et bilde som inneholder grafisk design, tegnefilm, symbol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0855023" name="Bilde 3" descr="Et bilde som inneholder grafisk design, tegnefilm, symbol, Grafikk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000" cy="4577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D4001"/>
    <w:multiLevelType w:val="hybridMultilevel"/>
    <w:tmpl w:val="673E1CAC"/>
    <w:lvl w:ilvl="0" w:tplc="74FEB4D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64A8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536F2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6CCF2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E0A1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60BA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C8C4A4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99C8C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ADA57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E895424"/>
    <w:multiLevelType w:val="hybridMultilevel"/>
    <w:tmpl w:val="AF4CA66E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AB658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4872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69002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522DC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E70C8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B4603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84602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08CC1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2AF82B5"/>
    <w:multiLevelType w:val="hybridMultilevel"/>
    <w:tmpl w:val="862EFF0C"/>
    <w:lvl w:ilvl="0" w:tplc="342022A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AB084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888B8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3A6CD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7278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BAA8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804E2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73EF3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91C93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67AFB46"/>
    <w:multiLevelType w:val="hybridMultilevel"/>
    <w:tmpl w:val="F5764AC2"/>
    <w:lvl w:ilvl="0" w:tplc="882441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89E32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FF61D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A5018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586FD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08CA6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896AE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4663F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4EE09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8BBEE90"/>
    <w:multiLevelType w:val="hybridMultilevel"/>
    <w:tmpl w:val="863405B4"/>
    <w:lvl w:ilvl="0" w:tplc="4E3E09C8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7BF02EDC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1E94704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942019A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D0FE274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05C004A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C8D0746A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9D5C38FA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553A195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 w15:restartNumberingAfterBreak="0">
    <w:nsid w:val="4C2F79C5"/>
    <w:multiLevelType w:val="multilevel"/>
    <w:tmpl w:val="924CF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4F4F6750"/>
    <w:multiLevelType w:val="hybridMultilevel"/>
    <w:tmpl w:val="C0D0924E"/>
    <w:lvl w:ilvl="0" w:tplc="3D8C8832">
      <w:numFmt w:val="bullet"/>
      <w:lvlText w:val="-"/>
      <w:lvlJc w:val="left"/>
      <w:pPr>
        <w:ind w:left="720" w:hanging="360"/>
      </w:pPr>
      <w:rPr>
        <w:rFonts w:hint="default" w:ascii="Arial" w:hAnsi="Arial"/>
      </w:rPr>
    </w:lvl>
    <w:lvl w:ilvl="1" w:tplc="7C1485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674A2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9470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06DA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04091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B884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59486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B8863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9BA49C2"/>
    <w:multiLevelType w:val="hybridMultilevel"/>
    <w:tmpl w:val="A864A910"/>
    <w:lvl w:ilvl="0" w:tplc="61405724">
      <w:start w:val="1"/>
      <w:numFmt w:val="bullet"/>
      <w:lvlText w:val=""/>
      <w:lvlJc w:val="left"/>
      <w:pPr>
        <w:ind w:left="930" w:hanging="360"/>
      </w:pPr>
      <w:rPr>
        <w:rFonts w:hint="default" w:ascii="Symbol" w:hAnsi="Symbol"/>
      </w:rPr>
    </w:lvl>
    <w:lvl w:ilvl="1" w:tplc="8D6A9BD4">
      <w:start w:val="1"/>
      <w:numFmt w:val="bullet"/>
      <w:lvlText w:val="o"/>
      <w:lvlJc w:val="left"/>
      <w:pPr>
        <w:ind w:left="1650" w:hanging="360"/>
      </w:pPr>
      <w:rPr>
        <w:rFonts w:hint="default" w:ascii="Courier New" w:hAnsi="Courier New"/>
      </w:rPr>
    </w:lvl>
    <w:lvl w:ilvl="2" w:tplc="8214D10E">
      <w:start w:val="1"/>
      <w:numFmt w:val="bullet"/>
      <w:lvlText w:val=""/>
      <w:lvlJc w:val="left"/>
      <w:pPr>
        <w:ind w:left="2370" w:hanging="360"/>
      </w:pPr>
      <w:rPr>
        <w:rFonts w:hint="default" w:ascii="Wingdings" w:hAnsi="Wingdings"/>
      </w:rPr>
    </w:lvl>
    <w:lvl w:ilvl="3" w:tplc="91669D58">
      <w:start w:val="1"/>
      <w:numFmt w:val="bullet"/>
      <w:lvlText w:val=""/>
      <w:lvlJc w:val="left"/>
      <w:pPr>
        <w:ind w:left="3090" w:hanging="360"/>
      </w:pPr>
      <w:rPr>
        <w:rFonts w:hint="default" w:ascii="Symbol" w:hAnsi="Symbol"/>
      </w:rPr>
    </w:lvl>
    <w:lvl w:ilvl="4" w:tplc="D95E8AD8">
      <w:start w:val="1"/>
      <w:numFmt w:val="bullet"/>
      <w:lvlText w:val="o"/>
      <w:lvlJc w:val="left"/>
      <w:pPr>
        <w:ind w:left="3810" w:hanging="360"/>
      </w:pPr>
      <w:rPr>
        <w:rFonts w:hint="default" w:ascii="Courier New" w:hAnsi="Courier New"/>
      </w:rPr>
    </w:lvl>
    <w:lvl w:ilvl="5" w:tplc="F766BEAA">
      <w:start w:val="1"/>
      <w:numFmt w:val="bullet"/>
      <w:lvlText w:val=""/>
      <w:lvlJc w:val="left"/>
      <w:pPr>
        <w:ind w:left="4530" w:hanging="360"/>
      </w:pPr>
      <w:rPr>
        <w:rFonts w:hint="default" w:ascii="Wingdings" w:hAnsi="Wingdings"/>
      </w:rPr>
    </w:lvl>
    <w:lvl w:ilvl="6" w:tplc="1B584FD6">
      <w:start w:val="1"/>
      <w:numFmt w:val="bullet"/>
      <w:lvlText w:val=""/>
      <w:lvlJc w:val="left"/>
      <w:pPr>
        <w:ind w:left="5250" w:hanging="360"/>
      </w:pPr>
      <w:rPr>
        <w:rFonts w:hint="default" w:ascii="Symbol" w:hAnsi="Symbol"/>
      </w:rPr>
    </w:lvl>
    <w:lvl w:ilvl="7" w:tplc="3AA2DEF4">
      <w:start w:val="1"/>
      <w:numFmt w:val="bullet"/>
      <w:lvlText w:val="o"/>
      <w:lvlJc w:val="left"/>
      <w:pPr>
        <w:ind w:left="5970" w:hanging="360"/>
      </w:pPr>
      <w:rPr>
        <w:rFonts w:hint="default" w:ascii="Courier New" w:hAnsi="Courier New"/>
      </w:rPr>
    </w:lvl>
    <w:lvl w:ilvl="8" w:tplc="D158A24A">
      <w:start w:val="1"/>
      <w:numFmt w:val="bullet"/>
      <w:lvlText w:val=""/>
      <w:lvlJc w:val="left"/>
      <w:pPr>
        <w:ind w:left="6690" w:hanging="360"/>
      </w:pPr>
      <w:rPr>
        <w:rFonts w:hint="default" w:ascii="Wingdings" w:hAnsi="Wingdings"/>
      </w:rPr>
    </w:lvl>
  </w:abstractNum>
  <w:num w:numId="1" w16cid:durableId="813182944">
    <w:abstractNumId w:val="4"/>
  </w:num>
  <w:num w:numId="2" w16cid:durableId="1057703258">
    <w:abstractNumId w:val="6"/>
  </w:num>
  <w:num w:numId="3" w16cid:durableId="777527957">
    <w:abstractNumId w:val="3"/>
  </w:num>
  <w:num w:numId="4" w16cid:durableId="730276187">
    <w:abstractNumId w:val="0"/>
  </w:num>
  <w:num w:numId="5" w16cid:durableId="405567618">
    <w:abstractNumId w:val="2"/>
  </w:num>
  <w:num w:numId="6" w16cid:durableId="1450510880">
    <w:abstractNumId w:val="7"/>
  </w:num>
  <w:num w:numId="7" w16cid:durableId="1096633778">
    <w:abstractNumId w:val="1"/>
  </w:num>
  <w:num w:numId="8" w16cid:durableId="13476321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34"/>
    <w:rsid w:val="000177D1"/>
    <w:rsid w:val="000320D6"/>
    <w:rsid w:val="00034B3B"/>
    <w:rsid w:val="00047E10"/>
    <w:rsid w:val="00062B91"/>
    <w:rsid w:val="00097D75"/>
    <w:rsid w:val="000E508E"/>
    <w:rsid w:val="001121AC"/>
    <w:rsid w:val="00113D3B"/>
    <w:rsid w:val="00123B89"/>
    <w:rsid w:val="00143A54"/>
    <w:rsid w:val="0017228E"/>
    <w:rsid w:val="00192EE3"/>
    <w:rsid w:val="001C06E3"/>
    <w:rsid w:val="0020106B"/>
    <w:rsid w:val="002122C2"/>
    <w:rsid w:val="0022682B"/>
    <w:rsid w:val="002829AD"/>
    <w:rsid w:val="00297DEB"/>
    <w:rsid w:val="002B0C65"/>
    <w:rsid w:val="002C5064"/>
    <w:rsid w:val="002D34DF"/>
    <w:rsid w:val="002D5B33"/>
    <w:rsid w:val="00312F34"/>
    <w:rsid w:val="003211D4"/>
    <w:rsid w:val="00384872"/>
    <w:rsid w:val="003A1CB6"/>
    <w:rsid w:val="003A2DA4"/>
    <w:rsid w:val="003C3988"/>
    <w:rsid w:val="003D0B7C"/>
    <w:rsid w:val="00415062"/>
    <w:rsid w:val="00417258"/>
    <w:rsid w:val="004C77D5"/>
    <w:rsid w:val="004F2D89"/>
    <w:rsid w:val="00512732"/>
    <w:rsid w:val="00515CE4"/>
    <w:rsid w:val="00545EBA"/>
    <w:rsid w:val="0054792E"/>
    <w:rsid w:val="00580CA5"/>
    <w:rsid w:val="00583A3D"/>
    <w:rsid w:val="005976CE"/>
    <w:rsid w:val="005A1BA0"/>
    <w:rsid w:val="005D239A"/>
    <w:rsid w:val="00600069"/>
    <w:rsid w:val="00627A16"/>
    <w:rsid w:val="00640FF6"/>
    <w:rsid w:val="00656488"/>
    <w:rsid w:val="00667984"/>
    <w:rsid w:val="00676F23"/>
    <w:rsid w:val="00677666"/>
    <w:rsid w:val="00694144"/>
    <w:rsid w:val="006B03AD"/>
    <w:rsid w:val="006C0E21"/>
    <w:rsid w:val="006D5C0F"/>
    <w:rsid w:val="006E2974"/>
    <w:rsid w:val="006E76DF"/>
    <w:rsid w:val="006F7605"/>
    <w:rsid w:val="0070031F"/>
    <w:rsid w:val="007B1B79"/>
    <w:rsid w:val="00802823"/>
    <w:rsid w:val="00803994"/>
    <w:rsid w:val="00825DC2"/>
    <w:rsid w:val="00853061"/>
    <w:rsid w:val="00871EC7"/>
    <w:rsid w:val="008A1C37"/>
    <w:rsid w:val="008D4E28"/>
    <w:rsid w:val="008D542A"/>
    <w:rsid w:val="008F07F4"/>
    <w:rsid w:val="00942117"/>
    <w:rsid w:val="00985C12"/>
    <w:rsid w:val="00A01223"/>
    <w:rsid w:val="00A436A6"/>
    <w:rsid w:val="00A70D43"/>
    <w:rsid w:val="00A71DBC"/>
    <w:rsid w:val="00AC2CC0"/>
    <w:rsid w:val="00B36E5F"/>
    <w:rsid w:val="00B42964"/>
    <w:rsid w:val="00B57D49"/>
    <w:rsid w:val="00B74750"/>
    <w:rsid w:val="00B903C1"/>
    <w:rsid w:val="00BB44F1"/>
    <w:rsid w:val="00BE2FBF"/>
    <w:rsid w:val="00BF58A1"/>
    <w:rsid w:val="00C06C0F"/>
    <w:rsid w:val="00C137A5"/>
    <w:rsid w:val="00C20829"/>
    <w:rsid w:val="00C31553"/>
    <w:rsid w:val="00C62371"/>
    <w:rsid w:val="00C649AB"/>
    <w:rsid w:val="00CB682C"/>
    <w:rsid w:val="00CC44C1"/>
    <w:rsid w:val="00D315EF"/>
    <w:rsid w:val="00D40D42"/>
    <w:rsid w:val="00D82B20"/>
    <w:rsid w:val="00DA033C"/>
    <w:rsid w:val="00DC2DFA"/>
    <w:rsid w:val="00DC5EAF"/>
    <w:rsid w:val="00DE4A8D"/>
    <w:rsid w:val="00E16CB3"/>
    <w:rsid w:val="00E256D1"/>
    <w:rsid w:val="00E33710"/>
    <w:rsid w:val="00E502AD"/>
    <w:rsid w:val="00E620A8"/>
    <w:rsid w:val="00E747D2"/>
    <w:rsid w:val="00E92F0A"/>
    <w:rsid w:val="00EB7161"/>
    <w:rsid w:val="00EC3D35"/>
    <w:rsid w:val="00EC4036"/>
    <w:rsid w:val="00EC5796"/>
    <w:rsid w:val="00ED1A3E"/>
    <w:rsid w:val="00EE1237"/>
    <w:rsid w:val="00EF0928"/>
    <w:rsid w:val="00F30A80"/>
    <w:rsid w:val="00F558AA"/>
    <w:rsid w:val="00F67ABA"/>
    <w:rsid w:val="00F87E58"/>
    <w:rsid w:val="00F93252"/>
    <w:rsid w:val="00FC1158"/>
    <w:rsid w:val="02D8AA91"/>
    <w:rsid w:val="04119493"/>
    <w:rsid w:val="0419A06E"/>
    <w:rsid w:val="04C52B3F"/>
    <w:rsid w:val="05017525"/>
    <w:rsid w:val="0538644C"/>
    <w:rsid w:val="06968460"/>
    <w:rsid w:val="0737762A"/>
    <w:rsid w:val="0809AF3B"/>
    <w:rsid w:val="087AE470"/>
    <w:rsid w:val="09A674B7"/>
    <w:rsid w:val="0A7F9F19"/>
    <w:rsid w:val="0E5E34D4"/>
    <w:rsid w:val="101C7751"/>
    <w:rsid w:val="10A8B8FA"/>
    <w:rsid w:val="10F816F0"/>
    <w:rsid w:val="129E687F"/>
    <w:rsid w:val="13022526"/>
    <w:rsid w:val="148D3F18"/>
    <w:rsid w:val="14DB7D55"/>
    <w:rsid w:val="16D24B31"/>
    <w:rsid w:val="192DB4D5"/>
    <w:rsid w:val="1A18C8EA"/>
    <w:rsid w:val="1CF15767"/>
    <w:rsid w:val="1DCCCA24"/>
    <w:rsid w:val="1DEF8B64"/>
    <w:rsid w:val="1E1ECCBA"/>
    <w:rsid w:val="1F414A00"/>
    <w:rsid w:val="1F576919"/>
    <w:rsid w:val="205202DA"/>
    <w:rsid w:val="23B72B40"/>
    <w:rsid w:val="24759FAA"/>
    <w:rsid w:val="2526261F"/>
    <w:rsid w:val="257AD960"/>
    <w:rsid w:val="27C74C1C"/>
    <w:rsid w:val="28FD9484"/>
    <w:rsid w:val="29493388"/>
    <w:rsid w:val="2A487A0B"/>
    <w:rsid w:val="2EAB8A8B"/>
    <w:rsid w:val="2F357175"/>
    <w:rsid w:val="30F09E15"/>
    <w:rsid w:val="31F7244B"/>
    <w:rsid w:val="32485E7A"/>
    <w:rsid w:val="32BF0BD0"/>
    <w:rsid w:val="32C6F2DA"/>
    <w:rsid w:val="34000142"/>
    <w:rsid w:val="34083D5B"/>
    <w:rsid w:val="3656FB0E"/>
    <w:rsid w:val="37D6D6EA"/>
    <w:rsid w:val="3E7B9DC9"/>
    <w:rsid w:val="410EF607"/>
    <w:rsid w:val="41981663"/>
    <w:rsid w:val="42A0AF8D"/>
    <w:rsid w:val="449D41C5"/>
    <w:rsid w:val="45750C1D"/>
    <w:rsid w:val="45D47F35"/>
    <w:rsid w:val="473B9741"/>
    <w:rsid w:val="47A0E206"/>
    <w:rsid w:val="483B4110"/>
    <w:rsid w:val="4871C5B0"/>
    <w:rsid w:val="49CEC780"/>
    <w:rsid w:val="4A245811"/>
    <w:rsid w:val="4A2D6EB2"/>
    <w:rsid w:val="4D4F9494"/>
    <w:rsid w:val="4D98CC4E"/>
    <w:rsid w:val="4F140B60"/>
    <w:rsid w:val="52FABF86"/>
    <w:rsid w:val="53709987"/>
    <w:rsid w:val="543CF457"/>
    <w:rsid w:val="547C204F"/>
    <w:rsid w:val="553C60DD"/>
    <w:rsid w:val="56D64C8B"/>
    <w:rsid w:val="56E24E0C"/>
    <w:rsid w:val="5BF0FBDD"/>
    <w:rsid w:val="5D016321"/>
    <w:rsid w:val="5EB6D477"/>
    <w:rsid w:val="6039A887"/>
    <w:rsid w:val="6195BD87"/>
    <w:rsid w:val="61EB6AD4"/>
    <w:rsid w:val="626D4255"/>
    <w:rsid w:val="64708632"/>
    <w:rsid w:val="6502D8C2"/>
    <w:rsid w:val="650A8464"/>
    <w:rsid w:val="65390705"/>
    <w:rsid w:val="65FA360A"/>
    <w:rsid w:val="66D96C09"/>
    <w:rsid w:val="671F1E7F"/>
    <w:rsid w:val="68FC766B"/>
    <w:rsid w:val="69BCD715"/>
    <w:rsid w:val="6E02D178"/>
    <w:rsid w:val="6E4008EE"/>
    <w:rsid w:val="712A4B90"/>
    <w:rsid w:val="71E595E7"/>
    <w:rsid w:val="72626205"/>
    <w:rsid w:val="7344CF39"/>
    <w:rsid w:val="73D749B6"/>
    <w:rsid w:val="74D335B0"/>
    <w:rsid w:val="75EB61D3"/>
    <w:rsid w:val="77BC28A6"/>
    <w:rsid w:val="785C533F"/>
    <w:rsid w:val="7AB93151"/>
    <w:rsid w:val="7B89DFAF"/>
    <w:rsid w:val="7D1E43CE"/>
    <w:rsid w:val="7D9836FD"/>
    <w:rsid w:val="7D991D8A"/>
    <w:rsid w:val="7E96587B"/>
    <w:rsid w:val="7F28481B"/>
    <w:rsid w:val="7F7D4AD4"/>
    <w:rsid w:val="7F8E3C36"/>
    <w:rsid w:val="7F9AE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C9EB8"/>
  <w15:chartTrackingRefBased/>
  <w15:docId w15:val="{5050AD75-57B3-40A5-AB98-DD8F0B51E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80CA5"/>
    <w:pPr>
      <w:spacing w:line="260" w:lineRule="exact"/>
    </w:pPr>
    <w:rPr>
      <w:rFonts w:ascii="Aptos" w:hAnsi="Aptos"/>
      <w:color w:val="000000"/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31553"/>
    <w:pPr>
      <w:spacing w:line="288" w:lineRule="exact"/>
      <w:outlineLvl w:val="0"/>
    </w:pPr>
    <w:rPr>
      <w:b/>
      <w:bCs/>
      <w:color w:val="2C4660"/>
      <w:sz w:val="28"/>
      <w:szCs w:val="4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80CA5"/>
    <w:pPr>
      <w:spacing w:line="288" w:lineRule="exact"/>
      <w:outlineLvl w:val="1"/>
    </w:pPr>
    <w:rPr>
      <w:bCs/>
      <w:color w:val="2C4660"/>
      <w:sz w:val="24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80CA5"/>
    <w:pPr>
      <w:outlineLvl w:val="2"/>
    </w:pPr>
    <w:rPr>
      <w:b/>
      <w:bCs/>
      <w:color w:val="162838" w:themeColor="text1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0928"/>
    <w:pPr>
      <w:outlineLvl w:val="3"/>
    </w:pPr>
    <w:rPr>
      <w:b/>
      <w:bCs/>
      <w:color w:val="2C4660"/>
    </w:rPr>
  </w:style>
  <w:style w:type="paragraph" w:styleId="Overskrift5">
    <w:name w:val="heading 5"/>
    <w:basedOn w:val="Overskrift4"/>
    <w:next w:val="Normal"/>
    <w:link w:val="Overskrift5Tegn"/>
    <w:uiPriority w:val="9"/>
    <w:unhideWhenUsed/>
    <w:qFormat/>
    <w:rsid w:val="00EF0928"/>
    <w:pPr>
      <w:outlineLvl w:val="4"/>
    </w:pPr>
    <w:rPr>
      <w:rFonts w:ascii="Aptos SemiBold" w:hAnsi="Aptos SemiBold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F7605"/>
    <w:pPr>
      <w:keepNext/>
      <w:keepLines/>
      <w:spacing w:before="40"/>
      <w:outlineLvl w:val="5"/>
    </w:pPr>
    <w:rPr>
      <w:rFonts w:eastAsiaTheme="majorEastAsia" w:cstheme="majorBidi"/>
      <w:i/>
      <w:iCs/>
      <w:color w:val="4075A4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F7605"/>
    <w:pPr>
      <w:keepNext/>
      <w:keepLines/>
      <w:spacing w:before="40"/>
      <w:outlineLvl w:val="6"/>
    </w:pPr>
    <w:rPr>
      <w:rFonts w:eastAsiaTheme="majorEastAsia" w:cstheme="majorBidi"/>
      <w:color w:val="4075A4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F7605"/>
    <w:pPr>
      <w:keepNext/>
      <w:keepLines/>
      <w:outlineLvl w:val="7"/>
    </w:pPr>
    <w:rPr>
      <w:rFonts w:eastAsiaTheme="majorEastAsia" w:cstheme="majorBidi"/>
      <w:i/>
      <w:iCs/>
      <w:color w:val="28496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7605"/>
    <w:pPr>
      <w:keepNext/>
      <w:keepLines/>
      <w:outlineLvl w:val="8"/>
    </w:pPr>
    <w:rPr>
      <w:rFonts w:eastAsiaTheme="majorEastAsia" w:cstheme="majorBidi"/>
      <w:color w:val="28496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C31553"/>
    <w:rPr>
      <w:rFonts w:ascii="Aptos" w:hAnsi="Aptos"/>
      <w:b/>
      <w:bCs/>
      <w:color w:val="2C4660"/>
      <w:sz w:val="28"/>
      <w:szCs w:val="4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580CA5"/>
    <w:rPr>
      <w:rFonts w:ascii="Aptos" w:hAnsi="Aptos"/>
      <w:bCs/>
      <w:color w:val="2C4660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580CA5"/>
    <w:rPr>
      <w:rFonts w:ascii="Aptos" w:hAnsi="Aptos"/>
      <w:b/>
      <w:bCs/>
      <w:color w:val="162838" w:themeColor="text1"/>
      <w:sz w:val="21"/>
      <w:szCs w:val="2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EF0928"/>
    <w:rPr>
      <w:rFonts w:ascii="Aptos" w:hAnsi="Aptos"/>
      <w:b/>
      <w:bCs/>
      <w:color w:val="2C4660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EF0928"/>
    <w:rPr>
      <w:rFonts w:ascii="Aptos SemiBold" w:hAnsi="Aptos SemiBold"/>
      <w:b/>
      <w:bCs/>
      <w:color w:val="2C4660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6F7605"/>
    <w:rPr>
      <w:rFonts w:eastAsiaTheme="majorEastAsia" w:cstheme="majorBidi"/>
      <w:i/>
      <w:iCs/>
      <w:color w:val="4075A4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6F7605"/>
    <w:rPr>
      <w:rFonts w:eastAsiaTheme="majorEastAsia" w:cstheme="majorBidi"/>
      <w:color w:val="4075A4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6F7605"/>
    <w:rPr>
      <w:rFonts w:eastAsiaTheme="majorEastAsia" w:cstheme="majorBidi"/>
      <w:i/>
      <w:iCs/>
      <w:color w:val="28496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6F7605"/>
    <w:rPr>
      <w:rFonts w:eastAsiaTheme="majorEastAsia" w:cstheme="majorBidi"/>
      <w:color w:val="284967" w:themeColor="text1" w:themeTint="D8"/>
    </w:rPr>
  </w:style>
  <w:style w:type="paragraph" w:styleId="Tittel">
    <w:name w:val="Title"/>
    <w:basedOn w:val="Normal"/>
    <w:next w:val="Normal"/>
    <w:link w:val="TittelTegn"/>
    <w:uiPriority w:val="10"/>
    <w:rsid w:val="00A71DBC"/>
    <w:pPr>
      <w:spacing w:line="240" w:lineRule="auto"/>
      <w:ind w:firstLine="1276"/>
    </w:pPr>
    <w:rPr>
      <w:rFonts w:asciiTheme="majorHAnsi" w:hAnsiTheme="majorHAnsi"/>
      <w:b/>
      <w:bCs/>
      <w:color w:val="2C4660"/>
      <w:sz w:val="72"/>
      <w:szCs w:val="72"/>
    </w:rPr>
  </w:style>
  <w:style w:type="character" w:styleId="TittelTegn" w:customStyle="1">
    <w:name w:val="Tittel Tegn"/>
    <w:basedOn w:val="Standardskriftforavsnitt"/>
    <w:link w:val="Tittel"/>
    <w:uiPriority w:val="10"/>
    <w:rsid w:val="00A71DBC"/>
    <w:rPr>
      <w:rFonts w:asciiTheme="majorHAnsi" w:hAnsiTheme="majorHAnsi"/>
      <w:b/>
      <w:bCs/>
      <w:color w:val="2C4660"/>
      <w:sz w:val="72"/>
      <w:szCs w:val="72"/>
    </w:rPr>
  </w:style>
  <w:style w:type="paragraph" w:styleId="Undertittel">
    <w:name w:val="Subtitle"/>
    <w:basedOn w:val="Normal"/>
    <w:next w:val="Normal"/>
    <w:link w:val="UndertittelTegn"/>
    <w:uiPriority w:val="11"/>
    <w:rsid w:val="00A71DBC"/>
    <w:pPr>
      <w:spacing w:line="240" w:lineRule="auto"/>
      <w:ind w:firstLine="1276"/>
    </w:pPr>
    <w:rPr>
      <w:color w:val="2C4660"/>
      <w:sz w:val="32"/>
      <w:szCs w:val="32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A71DBC"/>
    <w:rPr>
      <w:rFonts w:ascii="Aptos" w:hAnsi="Aptos"/>
      <w:color w:val="2C4660"/>
      <w:sz w:val="32"/>
      <w:szCs w:val="32"/>
    </w:rPr>
  </w:style>
  <w:style w:type="paragraph" w:styleId="Sitat">
    <w:name w:val="Quote"/>
    <w:basedOn w:val="Normal"/>
    <w:next w:val="Normal"/>
    <w:link w:val="SitatTegn"/>
    <w:uiPriority w:val="29"/>
    <w:rsid w:val="006F7605"/>
    <w:pPr>
      <w:spacing w:before="160" w:after="160"/>
      <w:jc w:val="center"/>
    </w:pPr>
    <w:rPr>
      <w:i/>
      <w:iCs/>
      <w:color w:val="345F85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6F7605"/>
    <w:rPr>
      <w:i/>
      <w:iCs/>
      <w:color w:val="345F85" w:themeColor="text1" w:themeTint="BF"/>
    </w:rPr>
  </w:style>
  <w:style w:type="paragraph" w:styleId="Listeavsnitt">
    <w:name w:val="List Paragraph"/>
    <w:basedOn w:val="Normal"/>
    <w:uiPriority w:val="34"/>
    <w:qFormat/>
    <w:rsid w:val="006F760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rsid w:val="006F7605"/>
    <w:rPr>
      <w:i/>
      <w:iCs/>
      <w:color w:val="7A1844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rsid w:val="00A71DBC"/>
    <w:pPr>
      <w:pBdr>
        <w:top w:val="single" w:color="7A1844" w:themeColor="accent1" w:themeShade="BF" w:sz="4" w:space="10"/>
        <w:bottom w:val="single" w:color="7A1844" w:themeColor="accent1" w:themeShade="BF" w:sz="4" w:space="10"/>
      </w:pBdr>
      <w:spacing w:before="360" w:after="360"/>
      <w:ind w:left="864" w:right="864"/>
      <w:jc w:val="center"/>
    </w:pPr>
    <w:rPr>
      <w:i/>
      <w:iCs/>
      <w:color w:val="2C4660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A71DBC"/>
    <w:rPr>
      <w:rFonts w:ascii="Aptos" w:hAnsi="Aptos"/>
      <w:i/>
      <w:iCs/>
      <w:color w:val="2C4660"/>
    </w:rPr>
  </w:style>
  <w:style w:type="character" w:styleId="Sterkreferanse">
    <w:name w:val="Intense Reference"/>
    <w:basedOn w:val="Standardskriftforavsnitt"/>
    <w:uiPriority w:val="32"/>
    <w:rsid w:val="00A71DBC"/>
    <w:rPr>
      <w:b/>
      <w:bCs/>
      <w:smallCaps/>
      <w:color w:val="2C4660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B57D49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B57D49"/>
  </w:style>
  <w:style w:type="paragraph" w:styleId="Bunntekst">
    <w:name w:val="footer"/>
    <w:basedOn w:val="Normal"/>
    <w:link w:val="BunntekstTegn"/>
    <w:uiPriority w:val="99"/>
    <w:unhideWhenUsed/>
    <w:rsid w:val="00B57D49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B57D49"/>
  </w:style>
  <w:style w:type="table" w:styleId="Tabellrutenett">
    <w:name w:val="Table Grid"/>
    <w:basedOn w:val="Vanligtabell"/>
    <w:uiPriority w:val="59"/>
    <w:rsid w:val="00AC2CC0"/>
    <w:rPr>
      <w:rFonts w:ascii="Arial" w:hAnsi="Arial" w:cs="Arial"/>
      <w:kern w:val="0"/>
      <w:sz w:val="22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Standardskriftforavsnitt"/>
    <w:rsid w:val="00AC2CC0"/>
  </w:style>
  <w:style w:type="character" w:styleId="eop" w:customStyle="1">
    <w:name w:val="eop"/>
    <w:basedOn w:val="Standardskriftforavsnitt"/>
    <w:rsid w:val="00AC2CC0"/>
  </w:style>
  <w:style w:type="character" w:styleId="Hyperkobling">
    <w:name w:val="Hyperlink"/>
    <w:basedOn w:val="Standardskriftforavsnitt"/>
    <w:uiPriority w:val="99"/>
    <w:unhideWhenUsed/>
    <w:rsid w:val="00AC2CC0"/>
    <w:rPr>
      <w:color w:val="008E91" w:themeColor="hyperlink"/>
      <w:u w:val="single"/>
    </w:rPr>
  </w:style>
  <w:style w:type="paragraph" w:styleId="paragraph" w:customStyle="1">
    <w:name w:val="paragraph"/>
    <w:basedOn w:val="Normal"/>
    <w:rsid w:val="00AC2CC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kern w:val="0"/>
      <w:sz w:val="24"/>
      <w:lang w:eastAsia="nb-NO"/>
      <w14:ligatures w14:val="none"/>
    </w:rPr>
  </w:style>
  <w:style w:type="character" w:styleId="tabchar" w:customStyle="1">
    <w:name w:val="tabchar"/>
    <w:basedOn w:val="Standardskriftforavsnitt"/>
    <w:rsid w:val="00AC2CC0"/>
  </w:style>
  <w:style w:type="paragraph" w:styleId="Brdtekst">
    <w:name w:val="Body Text"/>
    <w:basedOn w:val="Normal"/>
    <w:uiPriority w:val="99"/>
    <w:unhideWhenUsed/>
    <w:rsid w:val="56D64C8B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Relationship Type="http://schemas.openxmlformats.org/officeDocument/2006/relationships/hyperlink" Target="https://www.helsedirektoratet.no/lov-og-forskrift/digital-deling-av-helseopplysninger/standard-databehandleravtale-med-veileder" TargetMode="External" Id="R98dcf9371aab4be7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sas2007\Downloads\Kongsberg_kommune_notatmal%20(22)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Kongsberg kommune 2023">
      <a:dk1>
        <a:srgbClr val="162838"/>
      </a:dk1>
      <a:lt1>
        <a:srgbClr val="FFFFFF"/>
      </a:lt1>
      <a:dk2>
        <a:srgbClr val="095163"/>
      </a:dk2>
      <a:lt2>
        <a:srgbClr val="93CAC3"/>
      </a:lt2>
      <a:accent1>
        <a:srgbClr val="A4215C"/>
      </a:accent1>
      <a:accent2>
        <a:srgbClr val="D68528"/>
      </a:accent2>
      <a:accent3>
        <a:srgbClr val="496985"/>
      </a:accent3>
      <a:accent4>
        <a:srgbClr val="008E91"/>
      </a:accent4>
      <a:accent5>
        <a:srgbClr val="AD5A9A"/>
      </a:accent5>
      <a:accent6>
        <a:srgbClr val="E7B360"/>
      </a:accent6>
      <a:hlink>
        <a:srgbClr val="008E91"/>
      </a:hlink>
      <a:folHlink>
        <a:srgbClr val="A3205C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86426FEF70914DA241021AE69728FC" ma:contentTypeVersion="4" ma:contentTypeDescription="Create a new document." ma:contentTypeScope="" ma:versionID="02ab9c60b21ed9719164b07e171939f0">
  <xsd:schema xmlns:xsd="http://www.w3.org/2001/XMLSchema" xmlns:xs="http://www.w3.org/2001/XMLSchema" xmlns:p="http://schemas.microsoft.com/office/2006/metadata/properties" xmlns:ns2="e98cb2b8-a85c-4a08-beae-442dd11619e6" targetNamespace="http://schemas.microsoft.com/office/2006/metadata/properties" ma:root="true" ma:fieldsID="61034a4e6f7da160ab19db199c687f11" ns2:_="">
    <xsd:import namespace="e98cb2b8-a85c-4a08-beae-442dd1161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cb2b8-a85c-4a08-beae-442dd11619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CBE147-3AA0-4F30-BA86-D8D02732C1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244F4-5CEF-48DE-8148-10496A666D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0029AB-7BEB-4043-A829-C619F3B07B7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Kongsberg_kommune_notatmal (22)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Strøm</dc:creator>
  <cp:keywords/>
  <dc:description/>
  <cp:lastModifiedBy>Elisabeth Strøm</cp:lastModifiedBy>
  <cp:revision>3</cp:revision>
  <dcterms:created xsi:type="dcterms:W3CDTF">2026-07-09T11:45:00Z</dcterms:created>
  <dcterms:modified xsi:type="dcterms:W3CDTF">2026-08-21T12:55:31Z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0x0101003686426FEF70914DA241021AE69728FC</vt:lpwstr>
  </property>
  <property fmtid="{D5CDD505-2E9C-101B-9397-08002B2CF9AE}" pid="3" name="MediaServiceImageTags">
    <vt:lpwstr/>
  </property>
</Properties>
</file>